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896B4B" w14:textId="51625893" w:rsidR="001E4280" w:rsidRDefault="001E4280" w:rsidP="001E4280">
      <w:pPr>
        <w:pStyle w:val="NoSpacing"/>
      </w:pPr>
      <w:r>
        <w:rPr>
          <w:u w:val="single"/>
        </w:rPr>
        <w:t>Robert BOSSE</w:t>
      </w:r>
      <w:r>
        <w:t xml:space="preserve">       </w:t>
      </w:r>
      <w:r>
        <w:t>(fl.1</w:t>
      </w:r>
      <w:r>
        <w:t>457-87</w:t>
      </w:r>
      <w:r>
        <w:t>)</w:t>
      </w:r>
    </w:p>
    <w:p w14:paraId="35E5FF01" w14:textId="047A9817" w:rsidR="001E4280" w:rsidRDefault="001E4280" w:rsidP="001E4280">
      <w:pPr>
        <w:pStyle w:val="NoSpacing"/>
      </w:pPr>
      <w:r>
        <w:t xml:space="preserve">Vicar of </w:t>
      </w:r>
      <w:r>
        <w:t>Ingleby Greenhow</w:t>
      </w:r>
      <w:bookmarkStart w:id="0" w:name="_GoBack"/>
      <w:bookmarkEnd w:id="0"/>
      <w:r>
        <w:t>, North Riding of Yorkshire.</w:t>
      </w:r>
    </w:p>
    <w:p w14:paraId="53748C46" w14:textId="77777777" w:rsidR="001E4280" w:rsidRDefault="001E4280" w:rsidP="001E4280">
      <w:pPr>
        <w:pStyle w:val="NoSpacing"/>
      </w:pPr>
    </w:p>
    <w:p w14:paraId="39363B23" w14:textId="77777777" w:rsidR="001E4280" w:rsidRDefault="001E4280" w:rsidP="001E4280">
      <w:pPr>
        <w:pStyle w:val="NoSpacing"/>
      </w:pPr>
    </w:p>
    <w:p w14:paraId="70878228" w14:textId="0E4D7B70" w:rsidR="001E4280" w:rsidRDefault="001E4280" w:rsidP="001E4280">
      <w:pPr>
        <w:pStyle w:val="NoSpacing"/>
      </w:pPr>
      <w:r>
        <w:tab/>
        <w:t>1</w:t>
      </w:r>
      <w:r>
        <w:t>457</w:t>
      </w:r>
      <w:r>
        <w:tab/>
        <w:t>He became Vicar.</w:t>
      </w:r>
    </w:p>
    <w:p w14:paraId="19992D92" w14:textId="77777777" w:rsidR="001E4280" w:rsidRDefault="001E4280" w:rsidP="001E4280">
      <w:pPr>
        <w:pStyle w:val="NoSpacing"/>
      </w:pPr>
      <w:r>
        <w:tab/>
      </w:r>
      <w:r>
        <w:tab/>
        <w:t>(from information in the church)</w:t>
      </w:r>
    </w:p>
    <w:p w14:paraId="24760964" w14:textId="77777777" w:rsidR="001E4280" w:rsidRDefault="001E4280" w:rsidP="001E4280">
      <w:pPr>
        <w:pStyle w:val="NoSpacing"/>
      </w:pPr>
    </w:p>
    <w:p w14:paraId="5F530284" w14:textId="77777777" w:rsidR="001E4280" w:rsidRDefault="001E4280" w:rsidP="001E4280">
      <w:pPr>
        <w:pStyle w:val="NoSpacing"/>
      </w:pPr>
    </w:p>
    <w:p w14:paraId="0E945CD8" w14:textId="77777777" w:rsidR="001E4280" w:rsidRPr="00EA7F45" w:rsidRDefault="001E4280" w:rsidP="001E4280">
      <w:pPr>
        <w:pStyle w:val="NoSpacing"/>
      </w:pPr>
      <w:r>
        <w:t>26 January 2020</w:t>
      </w:r>
    </w:p>
    <w:p w14:paraId="695C59C2" w14:textId="6CBA8A9B" w:rsidR="006B2F86" w:rsidRPr="001E4280" w:rsidRDefault="001E4280" w:rsidP="00E71FC3">
      <w:pPr>
        <w:pStyle w:val="NoSpacing"/>
      </w:pPr>
    </w:p>
    <w:sectPr w:rsidR="006B2F86" w:rsidRPr="001E428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B4647" w14:textId="77777777" w:rsidR="001E4280" w:rsidRDefault="001E4280" w:rsidP="00E71FC3">
      <w:pPr>
        <w:spacing w:after="0" w:line="240" w:lineRule="auto"/>
      </w:pPr>
      <w:r>
        <w:separator/>
      </w:r>
    </w:p>
  </w:endnote>
  <w:endnote w:type="continuationSeparator" w:id="0">
    <w:p w14:paraId="2E112ABD" w14:textId="77777777" w:rsidR="001E4280" w:rsidRDefault="001E42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1557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C595F" w14:textId="77777777" w:rsidR="001E4280" w:rsidRDefault="001E4280" w:rsidP="00E71FC3">
      <w:pPr>
        <w:spacing w:after="0" w:line="240" w:lineRule="auto"/>
      </w:pPr>
      <w:r>
        <w:separator/>
      </w:r>
    </w:p>
  </w:footnote>
  <w:footnote w:type="continuationSeparator" w:id="0">
    <w:p w14:paraId="58466960" w14:textId="77777777" w:rsidR="001E4280" w:rsidRDefault="001E42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280"/>
    <w:rsid w:val="001A7C09"/>
    <w:rsid w:val="001E428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FC1E3"/>
  <w15:chartTrackingRefBased/>
  <w15:docId w15:val="{117A4F1F-BF31-44F6-8CCC-03B870275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2020-01-26T21:06:00Z</dcterms:created>
  <dcterms:modified xsi:type="dcterms:W3CDTF">2020-01-26T21:08:00Z</dcterms:modified>
</cp:coreProperties>
</file>